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7DB5" w14:textId="77777777" w:rsidR="002E62C1" w:rsidRPr="00BA42F0" w:rsidRDefault="002E62C1" w:rsidP="00661958">
      <w:pPr>
        <w:spacing w:line="240" w:lineRule="auto"/>
        <w:jc w:val="center"/>
        <w:rPr>
          <w:rFonts w:eastAsia="Times New Roman" w:cs="Arial"/>
          <w:b/>
          <w:sz w:val="22"/>
        </w:rPr>
      </w:pPr>
    </w:p>
    <w:p w14:paraId="57226AFC" w14:textId="77777777" w:rsidR="00661958" w:rsidRPr="00BA42F0" w:rsidRDefault="00B407FC" w:rsidP="00661958">
      <w:pPr>
        <w:spacing w:line="240" w:lineRule="auto"/>
        <w:jc w:val="center"/>
        <w:rPr>
          <w:rFonts w:eastAsia="Times New Roman" w:cs="Arial"/>
          <w:b/>
          <w:sz w:val="22"/>
        </w:rPr>
      </w:pPr>
      <w:r w:rsidRPr="00BA42F0">
        <w:rPr>
          <w:rFonts w:eastAsia="Times New Roman" w:cs="Arial"/>
          <w:b/>
          <w:sz w:val="22"/>
        </w:rPr>
        <w:t xml:space="preserve">REFERENČNA </w:t>
      </w:r>
      <w:r w:rsidR="00661958" w:rsidRPr="00BA42F0">
        <w:rPr>
          <w:rFonts w:eastAsia="Times New Roman" w:cs="Arial"/>
          <w:b/>
          <w:sz w:val="22"/>
        </w:rPr>
        <w:t xml:space="preserve">IZJAVA </w:t>
      </w:r>
      <w:r w:rsidR="00D85581" w:rsidRPr="00BA42F0">
        <w:rPr>
          <w:rFonts w:eastAsia="Times New Roman" w:cs="Arial"/>
          <w:b/>
          <w:sz w:val="22"/>
        </w:rPr>
        <w:t xml:space="preserve"> </w:t>
      </w:r>
    </w:p>
    <w:p w14:paraId="5E6F2468" w14:textId="77777777" w:rsidR="00661958" w:rsidRPr="00BA42F0" w:rsidRDefault="00661958" w:rsidP="00661958">
      <w:pPr>
        <w:spacing w:line="240" w:lineRule="auto"/>
        <w:jc w:val="center"/>
        <w:rPr>
          <w:rFonts w:eastAsia="Times New Roman" w:cs="Arial"/>
          <w:b/>
          <w:sz w:val="22"/>
        </w:rPr>
      </w:pPr>
    </w:p>
    <w:p w14:paraId="68D481F8" w14:textId="77777777" w:rsidR="00A63EB2" w:rsidRPr="00BA42F0" w:rsidRDefault="00A63EB2" w:rsidP="00661958">
      <w:pPr>
        <w:spacing w:line="240" w:lineRule="auto"/>
        <w:jc w:val="center"/>
        <w:rPr>
          <w:rFonts w:eastAsia="Times New Roman" w:cs="Arial"/>
          <w:b/>
          <w:sz w:val="22"/>
        </w:rPr>
      </w:pPr>
    </w:p>
    <w:p w14:paraId="3B8AFF48" w14:textId="77777777" w:rsidR="00A63EB2" w:rsidRPr="00BA42F0" w:rsidRDefault="00B407FC" w:rsidP="00B407FC">
      <w:pPr>
        <w:spacing w:line="240" w:lineRule="auto"/>
        <w:jc w:val="left"/>
        <w:rPr>
          <w:rFonts w:eastAsia="Times New Roman" w:cs="Arial"/>
          <w:sz w:val="22"/>
        </w:rPr>
      </w:pPr>
      <w:r w:rsidRPr="00BA42F0">
        <w:rPr>
          <w:rFonts w:eastAsia="Times New Roman" w:cs="Arial"/>
          <w:sz w:val="22"/>
        </w:rPr>
        <w:t>Podpisani potrjevalec reference (naročnik referenčnega dela):</w:t>
      </w:r>
    </w:p>
    <w:p w14:paraId="5E702E1E" w14:textId="77777777" w:rsidR="00B407FC" w:rsidRPr="00BA42F0" w:rsidRDefault="00B407FC" w:rsidP="00B407FC">
      <w:pPr>
        <w:spacing w:line="240" w:lineRule="auto"/>
        <w:jc w:val="left"/>
        <w:rPr>
          <w:rFonts w:eastAsia="Times New Roman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5878"/>
      </w:tblGrid>
      <w:tr w:rsidR="00B407FC" w:rsidRPr="00BA42F0" w14:paraId="170AD344" w14:textId="77777777" w:rsidTr="00640BAC">
        <w:tc>
          <w:tcPr>
            <w:tcW w:w="3227" w:type="dxa"/>
            <w:shd w:val="clear" w:color="auto" w:fill="D9D9D9"/>
          </w:tcPr>
          <w:p w14:paraId="10A6213F" w14:textId="77777777" w:rsidR="00B407FC" w:rsidRPr="00BA42F0" w:rsidRDefault="00B407FC" w:rsidP="00A63EB2">
            <w:pPr>
              <w:rPr>
                <w:rFonts w:cs="Arial"/>
                <w:b/>
                <w:bCs/>
                <w:sz w:val="22"/>
              </w:rPr>
            </w:pPr>
            <w:r w:rsidRPr="00BA42F0">
              <w:rPr>
                <w:rFonts w:cs="Arial"/>
                <w:b/>
                <w:bCs/>
                <w:sz w:val="22"/>
              </w:rPr>
              <w:t xml:space="preserve">Naziv </w:t>
            </w:r>
          </w:p>
        </w:tc>
        <w:tc>
          <w:tcPr>
            <w:tcW w:w="5985" w:type="dxa"/>
          </w:tcPr>
          <w:p w14:paraId="50563A63" w14:textId="77777777" w:rsidR="00B407FC" w:rsidRPr="00BA42F0" w:rsidRDefault="00B407FC" w:rsidP="00A63EB2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B407FC" w:rsidRPr="00BA42F0" w14:paraId="160AF3DF" w14:textId="77777777" w:rsidTr="00640BAC">
        <w:tc>
          <w:tcPr>
            <w:tcW w:w="3227" w:type="dxa"/>
            <w:shd w:val="clear" w:color="auto" w:fill="D9D9D9"/>
          </w:tcPr>
          <w:p w14:paraId="15578F61" w14:textId="77777777" w:rsidR="00B407FC" w:rsidRPr="00BA42F0" w:rsidRDefault="00B407FC" w:rsidP="00A63EB2">
            <w:pPr>
              <w:rPr>
                <w:rFonts w:cs="Arial"/>
                <w:b/>
                <w:bCs/>
                <w:sz w:val="22"/>
              </w:rPr>
            </w:pPr>
            <w:r w:rsidRPr="00BA42F0">
              <w:rPr>
                <w:rFonts w:cs="Arial"/>
                <w:b/>
                <w:bCs/>
                <w:sz w:val="22"/>
              </w:rPr>
              <w:t>Naslov</w:t>
            </w:r>
          </w:p>
        </w:tc>
        <w:tc>
          <w:tcPr>
            <w:tcW w:w="5985" w:type="dxa"/>
          </w:tcPr>
          <w:p w14:paraId="5B242E24" w14:textId="77777777" w:rsidR="00B407FC" w:rsidRPr="00BA42F0" w:rsidRDefault="00B407FC" w:rsidP="00A63EB2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3D3A6EDB" w14:textId="77777777" w:rsidR="00B407FC" w:rsidRPr="00BA42F0" w:rsidRDefault="00B407FC" w:rsidP="00A63EB2">
      <w:pPr>
        <w:rPr>
          <w:rFonts w:cs="Arial"/>
          <w:b/>
          <w:bCs/>
          <w:sz w:val="22"/>
        </w:rPr>
      </w:pPr>
    </w:p>
    <w:p w14:paraId="05BB8DEC" w14:textId="77777777" w:rsidR="00B407FC" w:rsidRPr="00BA42F0" w:rsidRDefault="00B407FC" w:rsidP="00A63EB2">
      <w:pPr>
        <w:rPr>
          <w:rFonts w:cs="Arial"/>
          <w:bCs/>
          <w:sz w:val="22"/>
        </w:rPr>
      </w:pPr>
      <w:r w:rsidRPr="00BA42F0">
        <w:rPr>
          <w:rFonts w:cs="Arial"/>
          <w:bCs/>
          <w:sz w:val="22"/>
        </w:rPr>
        <w:t>potrjujem, da je dobavitelj (nosilec reference)</w:t>
      </w:r>
    </w:p>
    <w:p w14:paraId="0740395B" w14:textId="77777777" w:rsidR="00B407FC" w:rsidRPr="00BA42F0" w:rsidRDefault="00B407FC" w:rsidP="00A63EB2">
      <w:pPr>
        <w:rPr>
          <w:rFonts w:cs="Arial"/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5878"/>
      </w:tblGrid>
      <w:tr w:rsidR="00B407FC" w:rsidRPr="00BA42F0" w14:paraId="00D86109" w14:textId="77777777" w:rsidTr="00640BAC">
        <w:tc>
          <w:tcPr>
            <w:tcW w:w="3227" w:type="dxa"/>
            <w:shd w:val="clear" w:color="auto" w:fill="D9D9D9"/>
          </w:tcPr>
          <w:p w14:paraId="45E50863" w14:textId="77777777" w:rsidR="00B407FC" w:rsidRPr="00BA42F0" w:rsidRDefault="00B407FC" w:rsidP="00640BAC">
            <w:pPr>
              <w:rPr>
                <w:rFonts w:cs="Arial"/>
                <w:b/>
                <w:bCs/>
                <w:sz w:val="22"/>
              </w:rPr>
            </w:pPr>
            <w:r w:rsidRPr="00BA42F0">
              <w:rPr>
                <w:rFonts w:cs="Arial"/>
                <w:b/>
                <w:bCs/>
                <w:sz w:val="22"/>
              </w:rPr>
              <w:t xml:space="preserve">Naziv </w:t>
            </w:r>
          </w:p>
        </w:tc>
        <w:tc>
          <w:tcPr>
            <w:tcW w:w="5985" w:type="dxa"/>
          </w:tcPr>
          <w:p w14:paraId="7E7F9DDF" w14:textId="77777777" w:rsidR="00B407FC" w:rsidRPr="00BA42F0" w:rsidRDefault="00B407FC" w:rsidP="00640BAC">
            <w:pPr>
              <w:rPr>
                <w:rFonts w:cs="Arial"/>
                <w:b/>
                <w:bCs/>
                <w:sz w:val="22"/>
              </w:rPr>
            </w:pPr>
          </w:p>
        </w:tc>
      </w:tr>
      <w:tr w:rsidR="00B407FC" w:rsidRPr="00BA42F0" w14:paraId="747DBA28" w14:textId="77777777" w:rsidTr="00640BAC">
        <w:tc>
          <w:tcPr>
            <w:tcW w:w="3227" w:type="dxa"/>
            <w:shd w:val="clear" w:color="auto" w:fill="D9D9D9"/>
          </w:tcPr>
          <w:p w14:paraId="080F54D7" w14:textId="77777777" w:rsidR="00B407FC" w:rsidRPr="00BA42F0" w:rsidRDefault="00B407FC" w:rsidP="00640BAC">
            <w:pPr>
              <w:rPr>
                <w:rFonts w:cs="Arial"/>
                <w:b/>
                <w:bCs/>
                <w:sz w:val="22"/>
              </w:rPr>
            </w:pPr>
            <w:r w:rsidRPr="00BA42F0">
              <w:rPr>
                <w:rFonts w:cs="Arial"/>
                <w:b/>
                <w:bCs/>
                <w:sz w:val="22"/>
              </w:rPr>
              <w:t>Naslov</w:t>
            </w:r>
          </w:p>
        </w:tc>
        <w:tc>
          <w:tcPr>
            <w:tcW w:w="5985" w:type="dxa"/>
          </w:tcPr>
          <w:p w14:paraId="4F3662EB" w14:textId="77777777" w:rsidR="00B407FC" w:rsidRPr="00BA42F0" w:rsidRDefault="00B407FC" w:rsidP="00640BAC">
            <w:pPr>
              <w:rPr>
                <w:rFonts w:cs="Arial"/>
                <w:b/>
                <w:bCs/>
                <w:sz w:val="22"/>
              </w:rPr>
            </w:pPr>
          </w:p>
        </w:tc>
      </w:tr>
    </w:tbl>
    <w:p w14:paraId="165B7E87" w14:textId="77777777" w:rsidR="00B407FC" w:rsidRPr="00BA42F0" w:rsidRDefault="00B407FC" w:rsidP="00A63EB2">
      <w:pPr>
        <w:rPr>
          <w:rFonts w:cs="Arial"/>
          <w:b/>
          <w:bCs/>
          <w:sz w:val="22"/>
        </w:rPr>
      </w:pPr>
    </w:p>
    <w:p w14:paraId="4F11CD65" w14:textId="77777777" w:rsidR="00044CFB" w:rsidRPr="00BA42F0" w:rsidRDefault="00B407FC" w:rsidP="00B407FC">
      <w:pPr>
        <w:keepNext/>
        <w:spacing w:line="240" w:lineRule="auto"/>
        <w:outlineLvl w:val="5"/>
        <w:rPr>
          <w:rFonts w:eastAsia="Times New Roman" w:cs="Arial"/>
          <w:sz w:val="22"/>
        </w:rPr>
      </w:pPr>
      <w:r w:rsidRPr="00BA42F0">
        <w:rPr>
          <w:rFonts w:eastAsia="Times New Roman" w:cs="Arial"/>
          <w:sz w:val="22"/>
        </w:rPr>
        <w:t>na podlagi (pogodbe, naročilnice itd.) ___________________________ za nas dobavljal</w:t>
      </w:r>
    </w:p>
    <w:p w14:paraId="7901790D" w14:textId="77777777" w:rsidR="00012DE0" w:rsidRPr="00BA42F0" w:rsidRDefault="00012DE0" w:rsidP="00B407FC">
      <w:pPr>
        <w:keepNext/>
        <w:spacing w:line="240" w:lineRule="auto"/>
        <w:outlineLvl w:val="5"/>
        <w:rPr>
          <w:rFonts w:eastAsia="Times New Roman" w:cs="Arial"/>
          <w:sz w:val="22"/>
        </w:rPr>
      </w:pPr>
    </w:p>
    <w:p w14:paraId="488DCE00" w14:textId="77777777" w:rsidR="00044CFB" w:rsidRPr="00BA42F0" w:rsidRDefault="00044CFB" w:rsidP="00B407FC">
      <w:pPr>
        <w:keepNext/>
        <w:spacing w:line="240" w:lineRule="auto"/>
        <w:outlineLvl w:val="5"/>
        <w:rPr>
          <w:rFonts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5329"/>
      </w:tblGrid>
      <w:tr w:rsidR="00044CFB" w:rsidRPr="00BA42F0" w14:paraId="5B9CEEF7" w14:textId="77777777" w:rsidTr="00640BAC">
        <w:tc>
          <w:tcPr>
            <w:tcW w:w="3794" w:type="dxa"/>
            <w:shd w:val="clear" w:color="auto" w:fill="D9D9D9"/>
          </w:tcPr>
          <w:p w14:paraId="0324AD98" w14:textId="77777777" w:rsidR="00044CFB" w:rsidRPr="00BA42F0" w:rsidRDefault="00012DE0" w:rsidP="00640BAC">
            <w:pPr>
              <w:keepNext/>
              <w:spacing w:line="240" w:lineRule="auto"/>
              <w:outlineLvl w:val="5"/>
              <w:rPr>
                <w:rFonts w:cs="Arial"/>
                <w:sz w:val="22"/>
              </w:rPr>
            </w:pPr>
            <w:r w:rsidRPr="00BA42F0">
              <w:rPr>
                <w:rFonts w:cs="Arial"/>
                <w:sz w:val="22"/>
              </w:rPr>
              <w:t>v obdobju od – do (dan.</w:t>
            </w:r>
            <w:r w:rsidR="00971282" w:rsidRPr="00BA42F0">
              <w:rPr>
                <w:rFonts w:cs="Arial"/>
                <w:sz w:val="22"/>
              </w:rPr>
              <w:t xml:space="preserve"> </w:t>
            </w:r>
            <w:r w:rsidRPr="00BA42F0">
              <w:rPr>
                <w:rFonts w:cs="Arial"/>
                <w:sz w:val="22"/>
              </w:rPr>
              <w:t>mesec.</w:t>
            </w:r>
            <w:r w:rsidR="00971282" w:rsidRPr="00BA42F0">
              <w:rPr>
                <w:rFonts w:cs="Arial"/>
                <w:sz w:val="22"/>
              </w:rPr>
              <w:t xml:space="preserve"> </w:t>
            </w:r>
            <w:r w:rsidRPr="00BA42F0">
              <w:rPr>
                <w:rFonts w:cs="Arial"/>
                <w:sz w:val="22"/>
              </w:rPr>
              <w:t>leto)</w:t>
            </w:r>
          </w:p>
        </w:tc>
        <w:tc>
          <w:tcPr>
            <w:tcW w:w="5418" w:type="dxa"/>
          </w:tcPr>
          <w:p w14:paraId="312460A9" w14:textId="77777777" w:rsidR="00044CFB" w:rsidRPr="00BA42F0" w:rsidRDefault="00044CFB" w:rsidP="00640BAC">
            <w:pPr>
              <w:keepNext/>
              <w:spacing w:line="240" w:lineRule="auto"/>
              <w:outlineLvl w:val="5"/>
              <w:rPr>
                <w:rFonts w:cs="Arial"/>
                <w:sz w:val="22"/>
              </w:rPr>
            </w:pPr>
          </w:p>
        </w:tc>
      </w:tr>
      <w:tr w:rsidR="00044CFB" w:rsidRPr="00BA42F0" w14:paraId="150BC84A" w14:textId="77777777" w:rsidTr="00640BAC">
        <w:tc>
          <w:tcPr>
            <w:tcW w:w="3794" w:type="dxa"/>
            <w:shd w:val="clear" w:color="auto" w:fill="D9D9D9"/>
          </w:tcPr>
          <w:p w14:paraId="2E8853B9" w14:textId="77777777" w:rsidR="00044CFB" w:rsidRPr="00BA42F0" w:rsidRDefault="00012DE0" w:rsidP="00640BAC">
            <w:pPr>
              <w:keepNext/>
              <w:spacing w:line="240" w:lineRule="auto"/>
              <w:outlineLvl w:val="5"/>
              <w:rPr>
                <w:rFonts w:cs="Arial"/>
                <w:sz w:val="22"/>
              </w:rPr>
            </w:pPr>
            <w:r w:rsidRPr="00BA42F0">
              <w:rPr>
                <w:rFonts w:cs="Arial"/>
                <w:sz w:val="22"/>
              </w:rPr>
              <w:t>blago</w:t>
            </w:r>
          </w:p>
        </w:tc>
        <w:tc>
          <w:tcPr>
            <w:tcW w:w="5418" w:type="dxa"/>
          </w:tcPr>
          <w:p w14:paraId="3F009974" w14:textId="77777777" w:rsidR="00044CFB" w:rsidRPr="00BA42F0" w:rsidRDefault="00831F9B" w:rsidP="00640BAC">
            <w:pPr>
              <w:keepNext/>
              <w:spacing w:line="240" w:lineRule="auto"/>
              <w:outlineLvl w:val="5"/>
              <w:rPr>
                <w:rFonts w:cs="Arial"/>
                <w:sz w:val="22"/>
              </w:rPr>
            </w:pPr>
            <w:r w:rsidRPr="00BA42F0">
              <w:rPr>
                <w:rFonts w:cs="Arial"/>
                <w:bCs/>
                <w:sz w:val="22"/>
              </w:rPr>
              <w:t>Enkratni potrošni medicinski material za operacije</w:t>
            </w:r>
            <w:r w:rsidRPr="00BA42F0">
              <w:rPr>
                <w:rFonts w:cs="Arial"/>
                <w:sz w:val="22"/>
              </w:rPr>
              <w:t xml:space="preserve"> </w:t>
            </w:r>
            <w:r w:rsidR="00012DE0" w:rsidRPr="00BA42F0">
              <w:rPr>
                <w:rFonts w:cs="Arial"/>
                <w:sz w:val="22"/>
              </w:rPr>
              <w:t>(op. seti, op. plašči, štokinete…)</w:t>
            </w:r>
          </w:p>
        </w:tc>
      </w:tr>
    </w:tbl>
    <w:p w14:paraId="000F8DDD" w14:textId="77777777" w:rsidR="00044CFB" w:rsidRPr="00BA42F0" w:rsidRDefault="00044CFB" w:rsidP="00B407FC">
      <w:pPr>
        <w:keepNext/>
        <w:spacing w:line="240" w:lineRule="auto"/>
        <w:outlineLvl w:val="5"/>
        <w:rPr>
          <w:rFonts w:cs="Arial"/>
          <w:sz w:val="22"/>
        </w:rPr>
      </w:pPr>
    </w:p>
    <w:p w14:paraId="6FC1F5A1" w14:textId="77777777" w:rsidR="00012DE0" w:rsidRPr="00BA42F0" w:rsidRDefault="00012DE0" w:rsidP="00B407FC">
      <w:pPr>
        <w:keepNext/>
        <w:spacing w:line="240" w:lineRule="auto"/>
        <w:outlineLvl w:val="5"/>
        <w:rPr>
          <w:rFonts w:cs="Arial"/>
          <w:sz w:val="22"/>
        </w:rPr>
      </w:pPr>
    </w:p>
    <w:p w14:paraId="7EF910FB" w14:textId="77777777" w:rsidR="00012DE0" w:rsidRPr="00BA42F0" w:rsidRDefault="00012DE0" w:rsidP="00B407FC">
      <w:pPr>
        <w:keepNext/>
        <w:spacing w:line="240" w:lineRule="auto"/>
        <w:outlineLvl w:val="5"/>
        <w:rPr>
          <w:rFonts w:cs="Arial"/>
          <w:sz w:val="22"/>
        </w:rPr>
      </w:pPr>
      <w:r w:rsidRPr="00BA42F0">
        <w:rPr>
          <w:rFonts w:cs="Arial"/>
          <w:sz w:val="22"/>
        </w:rPr>
        <w:t>V obdobju našega sodelovanja se je ponudnik izkazal za kvalitetnega, strokovnega in korektnega dobavitelja. Dobavitelj je vsa dela izvedel v skladu s pogodbenimi določili. Dela so bila opravljena pravilno in pravočasno, v dogovorjeni količini in kvaliteti ter v skladu z dogovorjenimi postopki in standardi po predpisih stroke.</w:t>
      </w:r>
    </w:p>
    <w:p w14:paraId="340D5F9A" w14:textId="77777777" w:rsidR="00012DE0" w:rsidRPr="00BA42F0" w:rsidRDefault="00012DE0" w:rsidP="00B407FC">
      <w:pPr>
        <w:keepNext/>
        <w:spacing w:line="240" w:lineRule="auto"/>
        <w:outlineLvl w:val="5"/>
        <w:rPr>
          <w:rFonts w:eastAsia="Times New Roman" w:cs="Arial"/>
          <w:sz w:val="22"/>
        </w:rPr>
      </w:pPr>
    </w:p>
    <w:p w14:paraId="00195883" w14:textId="77777777" w:rsidR="00661958" w:rsidRPr="00BA42F0" w:rsidRDefault="00661958" w:rsidP="009B5C55">
      <w:pPr>
        <w:keepNext/>
        <w:spacing w:line="240" w:lineRule="auto"/>
        <w:jc w:val="center"/>
        <w:outlineLvl w:val="5"/>
        <w:rPr>
          <w:rFonts w:eastAsia="Times New Roman" w:cs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4"/>
        <w:gridCol w:w="5318"/>
      </w:tblGrid>
      <w:tr w:rsidR="00012DE0" w:rsidRPr="00BA42F0" w14:paraId="19FD9594" w14:textId="77777777" w:rsidTr="00640BAC">
        <w:tc>
          <w:tcPr>
            <w:tcW w:w="3794" w:type="dxa"/>
            <w:shd w:val="clear" w:color="auto" w:fill="D9D9D9"/>
          </w:tcPr>
          <w:p w14:paraId="67654A97" w14:textId="77777777" w:rsidR="00012DE0" w:rsidRPr="00BA42F0" w:rsidRDefault="00012DE0" w:rsidP="00640BAC">
            <w:pPr>
              <w:spacing w:line="240" w:lineRule="auto"/>
              <w:rPr>
                <w:rFonts w:eastAsia="Times New Roman" w:cs="Arial"/>
                <w:b/>
                <w:sz w:val="22"/>
              </w:rPr>
            </w:pPr>
            <w:r w:rsidRPr="00BA42F0">
              <w:rPr>
                <w:rFonts w:eastAsia="Times New Roman" w:cs="Arial"/>
                <w:b/>
                <w:sz w:val="22"/>
              </w:rPr>
              <w:t>Kontaktna oseba pri naročniku referenčnega posla, ki lahko potrdi referenco</w:t>
            </w:r>
          </w:p>
        </w:tc>
        <w:tc>
          <w:tcPr>
            <w:tcW w:w="5418" w:type="dxa"/>
          </w:tcPr>
          <w:p w14:paraId="33EB7B1E" w14:textId="77777777" w:rsidR="00012DE0" w:rsidRPr="00BA42F0" w:rsidRDefault="00012DE0" w:rsidP="00640BAC">
            <w:pPr>
              <w:spacing w:line="240" w:lineRule="auto"/>
              <w:rPr>
                <w:rFonts w:eastAsia="Times New Roman" w:cs="Arial"/>
                <w:b/>
                <w:sz w:val="22"/>
              </w:rPr>
            </w:pPr>
            <w:r w:rsidRPr="00BA42F0">
              <w:rPr>
                <w:rFonts w:eastAsia="Times New Roman" w:cs="Arial"/>
                <w:b/>
                <w:sz w:val="22"/>
              </w:rPr>
              <w:t>Ime in priimek:</w:t>
            </w:r>
          </w:p>
          <w:p w14:paraId="6BDF0377" w14:textId="77777777" w:rsidR="00012DE0" w:rsidRPr="00BA42F0" w:rsidRDefault="00012DE0" w:rsidP="00640BAC">
            <w:pPr>
              <w:spacing w:line="240" w:lineRule="auto"/>
              <w:rPr>
                <w:rFonts w:eastAsia="Times New Roman" w:cs="Arial"/>
                <w:b/>
                <w:sz w:val="22"/>
              </w:rPr>
            </w:pPr>
            <w:r w:rsidRPr="00BA42F0">
              <w:rPr>
                <w:rFonts w:eastAsia="Times New Roman" w:cs="Arial"/>
                <w:b/>
                <w:sz w:val="22"/>
              </w:rPr>
              <w:t>E-pošta:</w:t>
            </w:r>
          </w:p>
          <w:p w14:paraId="6594D6B4" w14:textId="77777777" w:rsidR="00012DE0" w:rsidRPr="00BA42F0" w:rsidRDefault="00012DE0" w:rsidP="00640BAC">
            <w:pPr>
              <w:spacing w:line="240" w:lineRule="auto"/>
              <w:rPr>
                <w:rFonts w:eastAsia="Times New Roman" w:cs="Arial"/>
                <w:b/>
                <w:sz w:val="22"/>
              </w:rPr>
            </w:pPr>
            <w:r w:rsidRPr="00BA42F0">
              <w:rPr>
                <w:rFonts w:eastAsia="Times New Roman" w:cs="Arial"/>
                <w:b/>
                <w:sz w:val="22"/>
              </w:rPr>
              <w:t>Telefon:</w:t>
            </w:r>
          </w:p>
        </w:tc>
      </w:tr>
    </w:tbl>
    <w:p w14:paraId="30600E9B" w14:textId="77777777" w:rsidR="009B5C55" w:rsidRPr="00BA42F0" w:rsidRDefault="009B5C55" w:rsidP="009B5C55">
      <w:pPr>
        <w:spacing w:line="360" w:lineRule="auto"/>
        <w:rPr>
          <w:rFonts w:eastAsia="Times New Roman" w:cs="Arial"/>
          <w:b/>
          <w:sz w:val="22"/>
        </w:rPr>
      </w:pPr>
    </w:p>
    <w:p w14:paraId="701D20DB" w14:textId="77777777" w:rsidR="009B5C55" w:rsidRPr="00BA42F0" w:rsidRDefault="009B5C55" w:rsidP="009B5C55">
      <w:pPr>
        <w:spacing w:line="360" w:lineRule="auto"/>
        <w:rPr>
          <w:rFonts w:eastAsia="Times New Roman" w:cs="Arial"/>
          <w:b/>
          <w:sz w:val="22"/>
        </w:rPr>
      </w:pPr>
    </w:p>
    <w:p w14:paraId="28825584" w14:textId="77777777" w:rsidR="009B5C55" w:rsidRPr="00BA42F0" w:rsidRDefault="009B5C55" w:rsidP="00012DE0">
      <w:pPr>
        <w:spacing w:line="240" w:lineRule="auto"/>
        <w:rPr>
          <w:rFonts w:eastAsia="Times New Roman" w:cs="Arial"/>
          <w:b/>
          <w:sz w:val="22"/>
        </w:rPr>
      </w:pPr>
      <w:r w:rsidRPr="00BA42F0">
        <w:rPr>
          <w:rFonts w:eastAsia="Times New Roman" w:cs="Arial"/>
          <w:sz w:val="22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B5C55" w:rsidRPr="00BA42F0" w14:paraId="54341A31" w14:textId="77777777" w:rsidTr="00C04A7A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B17686B" w14:textId="77777777" w:rsidR="009B5C55" w:rsidRPr="00BA42F0" w:rsidRDefault="009B5C55" w:rsidP="009B5C55">
            <w:pPr>
              <w:spacing w:line="240" w:lineRule="auto"/>
              <w:jc w:val="center"/>
              <w:rPr>
                <w:rFonts w:eastAsia="Times New Roman" w:cs="Arial"/>
                <w:sz w:val="22"/>
              </w:rPr>
            </w:pPr>
            <w:r w:rsidRPr="00BA42F0">
              <w:rPr>
                <w:rFonts w:eastAsia="Times New Roman" w:cs="Arial"/>
                <w:sz w:val="22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</w:tcPr>
          <w:p w14:paraId="3C0DA4F1" w14:textId="77777777" w:rsidR="009B5C55" w:rsidRPr="00BA42F0" w:rsidRDefault="009B5C55" w:rsidP="009B5C55">
            <w:pPr>
              <w:spacing w:line="240" w:lineRule="auto"/>
              <w:jc w:val="center"/>
              <w:rPr>
                <w:rFonts w:eastAsia="Times New Roman" w:cs="Arial"/>
                <w:sz w:val="22"/>
              </w:rPr>
            </w:pPr>
            <w:r w:rsidRPr="00BA42F0">
              <w:rPr>
                <w:rFonts w:eastAsia="Times New Roman" w:cs="Arial"/>
                <w:sz w:val="22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14:paraId="727D83BF" w14:textId="77777777" w:rsidR="009B5C55" w:rsidRPr="00BA42F0" w:rsidRDefault="009B5C55" w:rsidP="009B5C55">
            <w:pPr>
              <w:spacing w:line="240" w:lineRule="auto"/>
              <w:jc w:val="center"/>
              <w:rPr>
                <w:rFonts w:eastAsia="Times New Roman" w:cs="Arial"/>
                <w:sz w:val="22"/>
              </w:rPr>
            </w:pPr>
            <w:r w:rsidRPr="00BA42F0">
              <w:rPr>
                <w:rFonts w:eastAsia="Times New Roman" w:cs="Arial"/>
                <w:sz w:val="22"/>
              </w:rPr>
              <w:t>Podpis:</w:t>
            </w:r>
          </w:p>
        </w:tc>
      </w:tr>
      <w:tr w:rsidR="009B5C55" w:rsidRPr="00BA42F0" w14:paraId="232AC175" w14:textId="77777777" w:rsidTr="00C04A7A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DA18A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</w:p>
          <w:p w14:paraId="6A8B1FDE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  <w:r w:rsidRPr="00BA42F0">
              <w:rPr>
                <w:rFonts w:eastAsia="Times New Roman" w:cs="Arial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BA42F0">
              <w:rPr>
                <w:rFonts w:eastAsia="Times New Roman" w:cs="Arial"/>
                <w:sz w:val="22"/>
              </w:rPr>
              <w:instrText xml:space="preserve"> FORMTEXT </w:instrText>
            </w:r>
            <w:r w:rsidRPr="00BA42F0">
              <w:rPr>
                <w:rFonts w:eastAsia="Times New Roman" w:cs="Arial"/>
                <w:sz w:val="22"/>
              </w:rPr>
            </w:r>
            <w:r w:rsidRPr="00BA42F0">
              <w:rPr>
                <w:rFonts w:eastAsia="Times New Roman" w:cs="Arial"/>
                <w:sz w:val="22"/>
              </w:rPr>
              <w:fldChar w:fldCharType="separate"/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sz w:val="22"/>
              </w:rPr>
              <w:fldChar w:fldCharType="end"/>
            </w:r>
            <w:bookmarkEnd w:id="0"/>
          </w:p>
          <w:p w14:paraId="765287D9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</w:tcPr>
          <w:p w14:paraId="573287DE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932930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</w:p>
          <w:p w14:paraId="509FF299" w14:textId="77777777" w:rsidR="009B5C55" w:rsidRPr="00BA42F0" w:rsidRDefault="009B5C55" w:rsidP="009B5C55">
            <w:pPr>
              <w:spacing w:line="240" w:lineRule="auto"/>
              <w:jc w:val="left"/>
              <w:rPr>
                <w:rFonts w:eastAsia="Times New Roman" w:cs="Arial"/>
                <w:sz w:val="22"/>
              </w:rPr>
            </w:pPr>
            <w:r w:rsidRPr="00BA42F0">
              <w:rPr>
                <w:rFonts w:eastAsia="Times New Roman" w:cs="Arial"/>
                <w:sz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BA42F0">
              <w:rPr>
                <w:rFonts w:eastAsia="Times New Roman" w:cs="Arial"/>
                <w:sz w:val="22"/>
              </w:rPr>
              <w:instrText xml:space="preserve"> FORMTEXT </w:instrText>
            </w:r>
            <w:r w:rsidRPr="00BA42F0">
              <w:rPr>
                <w:rFonts w:eastAsia="Times New Roman" w:cs="Arial"/>
                <w:sz w:val="22"/>
              </w:rPr>
            </w:r>
            <w:r w:rsidRPr="00BA42F0">
              <w:rPr>
                <w:rFonts w:eastAsia="Times New Roman" w:cs="Arial"/>
                <w:sz w:val="22"/>
              </w:rPr>
              <w:fldChar w:fldCharType="separate"/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noProof/>
                <w:sz w:val="22"/>
              </w:rPr>
              <w:t> </w:t>
            </w:r>
            <w:r w:rsidRPr="00BA42F0">
              <w:rPr>
                <w:rFonts w:eastAsia="Times New Roman" w:cs="Arial"/>
                <w:sz w:val="22"/>
              </w:rPr>
              <w:fldChar w:fldCharType="end"/>
            </w:r>
            <w:bookmarkEnd w:id="1"/>
          </w:p>
        </w:tc>
      </w:tr>
    </w:tbl>
    <w:p w14:paraId="3A4C723B" w14:textId="77777777" w:rsidR="007C09D2" w:rsidRPr="00BA42F0" w:rsidRDefault="007C09D2" w:rsidP="009B5C55">
      <w:pPr>
        <w:rPr>
          <w:rFonts w:eastAsia="Times New Roman" w:cs="Arial"/>
          <w:bCs/>
          <w:sz w:val="22"/>
        </w:rPr>
      </w:pPr>
    </w:p>
    <w:sectPr w:rsidR="007C09D2" w:rsidRPr="00BA42F0" w:rsidSect="00397C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206B4" w14:textId="77777777" w:rsidR="00AC0CD9" w:rsidRDefault="00AC0CD9" w:rsidP="00107834">
      <w:pPr>
        <w:spacing w:line="240" w:lineRule="auto"/>
      </w:pPr>
      <w:r>
        <w:separator/>
      </w:r>
    </w:p>
  </w:endnote>
  <w:endnote w:type="continuationSeparator" w:id="0">
    <w:p w14:paraId="7053BB63" w14:textId="77777777" w:rsidR="00AC0CD9" w:rsidRDefault="00AC0C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0074B" w14:textId="77777777" w:rsidR="007E7CBF" w:rsidRDefault="007E7C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82A4" w14:textId="77777777" w:rsidR="0095713A" w:rsidRDefault="007C09D2" w:rsidP="0095713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    </w:t>
    </w:r>
  </w:p>
  <w:p w14:paraId="7761A551" w14:textId="77777777" w:rsidR="0095713A" w:rsidRPr="0095713A" w:rsidRDefault="0095713A" w:rsidP="0095713A">
    <w:pPr>
      <w:pStyle w:val="Noga"/>
      <w:pBdr>
        <w:top w:val="single" w:sz="4" w:space="1" w:color="auto"/>
      </w:pBdr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475F17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475F17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F798" w14:textId="77777777" w:rsidR="00525989" w:rsidRPr="004A6812" w:rsidRDefault="00C57B5D" w:rsidP="0077601D">
    <w:pPr>
      <w:pStyle w:val="Noga"/>
      <w:pBdr>
        <w:top w:val="single" w:sz="4" w:space="0" w:color="auto"/>
      </w:pBdr>
      <w:rPr>
        <w:rFonts w:cs="Arial"/>
        <w:szCs w:val="20"/>
      </w:rPr>
    </w:pPr>
    <w:r>
      <w:rPr>
        <w:rFonts w:cs="Arial"/>
        <w:sz w:val="16"/>
        <w:szCs w:val="16"/>
      </w:rPr>
      <w:t>01.6-</w:t>
    </w:r>
    <w:r w:rsidR="00012DE0">
      <w:rPr>
        <w:rFonts w:cs="Arial"/>
        <w:sz w:val="16"/>
        <w:szCs w:val="16"/>
      </w:rPr>
      <w:t>60</w:t>
    </w:r>
    <w:r>
      <w:rPr>
        <w:rFonts w:cs="Arial"/>
        <w:sz w:val="16"/>
        <w:szCs w:val="16"/>
      </w:rPr>
      <w:t>/</w:t>
    </w:r>
    <w:r w:rsidR="005E28EF">
      <w:rPr>
        <w:rFonts w:cs="Arial"/>
        <w:sz w:val="16"/>
        <w:szCs w:val="16"/>
      </w:rPr>
      <w:t>1</w:t>
    </w:r>
    <w:r>
      <w:rPr>
        <w:rFonts w:cs="Arial"/>
        <w:sz w:val="16"/>
        <w:szCs w:val="16"/>
      </w:rPr>
      <w:t>-</w:t>
    </w:r>
    <w:r w:rsidR="00831F9B">
      <w:rPr>
        <w:rFonts w:cs="Arial"/>
        <w:sz w:val="16"/>
        <w:szCs w:val="16"/>
      </w:rPr>
      <w:t>2</w:t>
    </w:r>
    <w:r w:rsidR="007E7CBF">
      <w:rPr>
        <w:rFonts w:cs="Arial"/>
        <w:sz w:val="16"/>
        <w:szCs w:val="16"/>
      </w:rPr>
      <w:t>6</w:t>
    </w:r>
    <w:r w:rsidR="00C442BB">
      <w:rPr>
        <w:rFonts w:cs="Arial"/>
        <w:sz w:val="16"/>
        <w:szCs w:val="16"/>
      </w:rPr>
      <w:t xml:space="preserve">                                                                                                                                                         </w:t>
    </w:r>
    <w:r>
      <w:rPr>
        <w:rFonts w:cs="Arial"/>
        <w:sz w:val="16"/>
        <w:szCs w:val="16"/>
      </w:rPr>
      <w:t xml:space="preserve">      </w:t>
    </w:r>
    <w:r w:rsidR="00C442BB">
      <w:rPr>
        <w:rFonts w:cs="Arial"/>
        <w:sz w:val="16"/>
        <w:szCs w:val="16"/>
      </w:rPr>
      <w:t xml:space="preserve">    </w:t>
    </w:r>
    <w:r w:rsidR="00525989" w:rsidRPr="00C442BB">
      <w:rPr>
        <w:rFonts w:cs="Arial"/>
        <w:sz w:val="16"/>
        <w:szCs w:val="16"/>
      </w:rPr>
      <w:t xml:space="preserve">Stran </w:t>
    </w:r>
    <w:r w:rsidR="00525989" w:rsidRPr="00C442BB">
      <w:rPr>
        <w:rFonts w:cs="Arial"/>
        <w:sz w:val="16"/>
        <w:szCs w:val="16"/>
      </w:rPr>
      <w:fldChar w:fldCharType="begin"/>
    </w:r>
    <w:r w:rsidR="00525989" w:rsidRPr="00C442BB">
      <w:rPr>
        <w:rFonts w:cs="Arial"/>
        <w:sz w:val="16"/>
        <w:szCs w:val="16"/>
      </w:rPr>
      <w:instrText xml:space="preserve"> PAGE  \* Arabic  \* MERGEFORMAT </w:instrText>
    </w:r>
    <w:r w:rsidR="00525989" w:rsidRPr="00C442BB">
      <w:rPr>
        <w:rFonts w:cs="Arial"/>
        <w:sz w:val="16"/>
        <w:szCs w:val="16"/>
      </w:rPr>
      <w:fldChar w:fldCharType="separate"/>
    </w:r>
    <w:r w:rsidR="00502204">
      <w:rPr>
        <w:rFonts w:cs="Arial"/>
        <w:noProof/>
        <w:sz w:val="16"/>
        <w:szCs w:val="16"/>
      </w:rPr>
      <w:t>1</w:t>
    </w:r>
    <w:r w:rsidR="00525989" w:rsidRPr="00C442BB">
      <w:rPr>
        <w:rFonts w:cs="Arial"/>
        <w:sz w:val="16"/>
        <w:szCs w:val="16"/>
      </w:rPr>
      <w:fldChar w:fldCharType="end"/>
    </w:r>
    <w:r w:rsidR="00525989" w:rsidRPr="00C442BB">
      <w:rPr>
        <w:rFonts w:cs="Arial"/>
        <w:sz w:val="16"/>
        <w:szCs w:val="16"/>
      </w:rPr>
      <w:t>/</w:t>
    </w:r>
    <w:r w:rsidR="00525989" w:rsidRPr="00C442BB">
      <w:rPr>
        <w:rFonts w:cs="Arial"/>
        <w:sz w:val="16"/>
        <w:szCs w:val="16"/>
      </w:rPr>
      <w:fldChar w:fldCharType="begin"/>
    </w:r>
    <w:r w:rsidR="00525989" w:rsidRPr="00C442BB">
      <w:rPr>
        <w:rFonts w:cs="Arial"/>
        <w:sz w:val="16"/>
        <w:szCs w:val="16"/>
      </w:rPr>
      <w:instrText xml:space="preserve"> NUMPAGES  \* Arabic  \* MERGEFORMAT </w:instrText>
    </w:r>
    <w:r w:rsidR="00525989" w:rsidRPr="00C442BB">
      <w:rPr>
        <w:rFonts w:cs="Arial"/>
        <w:sz w:val="16"/>
        <w:szCs w:val="16"/>
      </w:rPr>
      <w:fldChar w:fldCharType="separate"/>
    </w:r>
    <w:r w:rsidR="00502204">
      <w:rPr>
        <w:rFonts w:cs="Arial"/>
        <w:noProof/>
        <w:sz w:val="16"/>
        <w:szCs w:val="16"/>
      </w:rPr>
      <w:t>1</w:t>
    </w:r>
    <w:r w:rsidR="00525989" w:rsidRPr="00C442BB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E1E19" w14:textId="77777777" w:rsidR="00AC0CD9" w:rsidRDefault="00AC0CD9" w:rsidP="00107834">
      <w:pPr>
        <w:spacing w:line="240" w:lineRule="auto"/>
      </w:pPr>
      <w:r>
        <w:separator/>
      </w:r>
    </w:p>
  </w:footnote>
  <w:footnote w:type="continuationSeparator" w:id="0">
    <w:p w14:paraId="4F11740B" w14:textId="77777777" w:rsidR="00AC0CD9" w:rsidRDefault="00AC0C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464A" w14:textId="77777777" w:rsidR="007E7CBF" w:rsidRDefault="007E7C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92910" w14:textId="77777777" w:rsidR="007E7CBF" w:rsidRDefault="007E7CB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6A19" w14:textId="77777777" w:rsidR="00525989" w:rsidRDefault="00525989">
    <w:pPr>
      <w:pStyle w:val="Glava"/>
    </w:pPr>
  </w:p>
  <w:p w14:paraId="1ABF12D5" w14:textId="77777777" w:rsidR="00525989" w:rsidRDefault="00525989">
    <w:pPr>
      <w:pStyle w:val="Glava"/>
    </w:pPr>
  </w:p>
  <w:p w14:paraId="2F422F60" w14:textId="77777777" w:rsidR="00525989" w:rsidRDefault="00525989">
    <w:pPr>
      <w:pStyle w:val="Glava"/>
    </w:pPr>
  </w:p>
  <w:p w14:paraId="19203FFB" w14:textId="77777777" w:rsidR="00E054EF" w:rsidRPr="00502204" w:rsidRDefault="00E054EF" w:rsidP="00E054EF">
    <w:pPr>
      <w:pStyle w:val="Glava"/>
      <w:pBdr>
        <w:bottom w:val="single" w:sz="4" w:space="1" w:color="auto"/>
      </w:pBdr>
      <w:rPr>
        <w:rFonts w:ascii="Calibri" w:hAnsi="Calibri" w:cs="Calibri"/>
        <w:sz w:val="16"/>
        <w:szCs w:val="16"/>
      </w:rPr>
    </w:pPr>
    <w:r w:rsidRPr="00502204">
      <w:rPr>
        <w:rFonts w:ascii="Calibri" w:hAnsi="Calibri" w:cs="Calibri"/>
        <w:sz w:val="16"/>
        <w:szCs w:val="16"/>
      </w:rPr>
      <w:t>»Obrazec »</w:t>
    </w:r>
    <w:r w:rsidR="00B407FC">
      <w:rPr>
        <w:rFonts w:ascii="Calibri" w:hAnsi="Calibri" w:cs="Calibri"/>
        <w:sz w:val="16"/>
        <w:szCs w:val="16"/>
      </w:rPr>
      <w:t>Referenčna izjava</w:t>
    </w:r>
    <w:r w:rsidRPr="00502204">
      <w:rPr>
        <w:rFonts w:ascii="Calibri" w:hAnsi="Calibri" w:cs="Calibri"/>
        <w:sz w:val="16"/>
        <w:szCs w:val="16"/>
      </w:rPr>
      <w:t>«</w:t>
    </w:r>
  </w:p>
  <w:p w14:paraId="05434C51" w14:textId="77777777" w:rsidR="00525989" w:rsidRPr="007C09D2" w:rsidRDefault="00EE60D1" w:rsidP="004A6812">
    <w:pPr>
      <w:pStyle w:val="Glava"/>
      <w:tabs>
        <w:tab w:val="left" w:pos="567"/>
        <w:tab w:val="left" w:pos="5112"/>
      </w:tabs>
      <w:spacing w:before="120" w:line="240" w:lineRule="exact"/>
      <w:rPr>
        <w:rFonts w:cs="Arial"/>
        <w:sz w:val="16"/>
      </w:rPr>
    </w:pPr>
    <w:r>
      <w:t xml:space="preserve"> </w:t>
    </w:r>
    <w:r w:rsidR="00525989" w:rsidRPr="008F3500">
      <w:rPr>
        <w:rFonts w:cs="Arial"/>
        <w:sz w:val="16"/>
      </w:rPr>
      <w:tab/>
    </w:r>
    <w:r w:rsidR="00525989">
      <w:rPr>
        <w:rFonts w:cs="Arial"/>
        <w:sz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D0C189D"/>
    <w:multiLevelType w:val="hybridMultilevel"/>
    <w:tmpl w:val="D812AC5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1E7403CE"/>
    <w:multiLevelType w:val="hybridMultilevel"/>
    <w:tmpl w:val="A8B81F02"/>
    <w:lvl w:ilvl="0" w:tplc="EF3429B0">
      <w:start w:val="2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A4FA2"/>
    <w:multiLevelType w:val="hybridMultilevel"/>
    <w:tmpl w:val="8D7C69C2"/>
    <w:lvl w:ilvl="0" w:tplc="8632921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MS Minch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BAA221B"/>
    <w:multiLevelType w:val="hybridMultilevel"/>
    <w:tmpl w:val="47C48DC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5B02BA"/>
    <w:multiLevelType w:val="hybridMultilevel"/>
    <w:tmpl w:val="9732CE8C"/>
    <w:lvl w:ilvl="0" w:tplc="1FF69E38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773633">
    <w:abstractNumId w:val="10"/>
  </w:num>
  <w:num w:numId="2" w16cid:durableId="741413866">
    <w:abstractNumId w:val="21"/>
  </w:num>
  <w:num w:numId="3" w16cid:durableId="962033475">
    <w:abstractNumId w:val="13"/>
  </w:num>
  <w:num w:numId="4" w16cid:durableId="613025664">
    <w:abstractNumId w:val="15"/>
  </w:num>
  <w:num w:numId="5" w16cid:durableId="2058777584">
    <w:abstractNumId w:val="20"/>
  </w:num>
  <w:num w:numId="6" w16cid:durableId="363598460">
    <w:abstractNumId w:val="9"/>
  </w:num>
  <w:num w:numId="7" w16cid:durableId="1471481691">
    <w:abstractNumId w:val="7"/>
  </w:num>
  <w:num w:numId="8" w16cid:durableId="1364283792">
    <w:abstractNumId w:val="6"/>
  </w:num>
  <w:num w:numId="9" w16cid:durableId="1253316104">
    <w:abstractNumId w:val="1"/>
  </w:num>
  <w:num w:numId="10" w16cid:durableId="1972008207">
    <w:abstractNumId w:val="0"/>
  </w:num>
  <w:num w:numId="11" w16cid:durableId="410006178">
    <w:abstractNumId w:val="22"/>
  </w:num>
  <w:num w:numId="12" w16cid:durableId="718474124">
    <w:abstractNumId w:val="23"/>
  </w:num>
  <w:num w:numId="13" w16cid:durableId="863129230">
    <w:abstractNumId w:val="5"/>
  </w:num>
  <w:num w:numId="14" w16cid:durableId="1653945353">
    <w:abstractNumId w:val="4"/>
  </w:num>
  <w:num w:numId="15" w16cid:durableId="185027207">
    <w:abstractNumId w:val="8"/>
  </w:num>
  <w:num w:numId="16" w16cid:durableId="1569143750">
    <w:abstractNumId w:val="3"/>
  </w:num>
  <w:num w:numId="17" w16cid:durableId="1539053028">
    <w:abstractNumId w:val="2"/>
  </w:num>
  <w:num w:numId="18" w16cid:durableId="2134131348">
    <w:abstractNumId w:val="13"/>
    <w:lvlOverride w:ilvl="0"/>
  </w:num>
  <w:num w:numId="19" w16cid:durableId="1521160890">
    <w:abstractNumId w:val="11"/>
  </w:num>
  <w:num w:numId="20" w16cid:durableId="718359981">
    <w:abstractNumId w:val="19"/>
  </w:num>
  <w:num w:numId="21" w16cid:durableId="786899362">
    <w:abstractNumId w:val="17"/>
  </w:num>
  <w:num w:numId="22" w16cid:durableId="2098357615">
    <w:abstractNumId w:val="18"/>
  </w:num>
  <w:num w:numId="23" w16cid:durableId="279266321">
    <w:abstractNumId w:val="11"/>
  </w:num>
  <w:num w:numId="24" w16cid:durableId="63837560">
    <w:abstractNumId w:val="12"/>
  </w:num>
  <w:num w:numId="25" w16cid:durableId="1266428092">
    <w:abstractNumId w:val="16"/>
  </w:num>
  <w:num w:numId="26" w16cid:durableId="20966316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F80"/>
    <w:rsid w:val="00002A2A"/>
    <w:rsid w:val="00011ADB"/>
    <w:rsid w:val="000124EB"/>
    <w:rsid w:val="00012DE0"/>
    <w:rsid w:val="00032195"/>
    <w:rsid w:val="00037E20"/>
    <w:rsid w:val="00044A80"/>
    <w:rsid w:val="00044CFB"/>
    <w:rsid w:val="000753C4"/>
    <w:rsid w:val="000757BF"/>
    <w:rsid w:val="000833B2"/>
    <w:rsid w:val="00084293"/>
    <w:rsid w:val="00093D68"/>
    <w:rsid w:val="000A2D6F"/>
    <w:rsid w:val="000A351D"/>
    <w:rsid w:val="000A4514"/>
    <w:rsid w:val="000D7642"/>
    <w:rsid w:val="000D7FB6"/>
    <w:rsid w:val="000E57DD"/>
    <w:rsid w:val="000F4D47"/>
    <w:rsid w:val="000F75C6"/>
    <w:rsid w:val="00102260"/>
    <w:rsid w:val="00107834"/>
    <w:rsid w:val="001207F1"/>
    <w:rsid w:val="00122C4D"/>
    <w:rsid w:val="001325D1"/>
    <w:rsid w:val="00136A7E"/>
    <w:rsid w:val="00142B0B"/>
    <w:rsid w:val="00151F74"/>
    <w:rsid w:val="00152479"/>
    <w:rsid w:val="00153314"/>
    <w:rsid w:val="00156D34"/>
    <w:rsid w:val="00190A55"/>
    <w:rsid w:val="001A6646"/>
    <w:rsid w:val="001A735F"/>
    <w:rsid w:val="001E3907"/>
    <w:rsid w:val="001F3CB5"/>
    <w:rsid w:val="00203160"/>
    <w:rsid w:val="00205ED9"/>
    <w:rsid w:val="00220C1F"/>
    <w:rsid w:val="00224601"/>
    <w:rsid w:val="00244391"/>
    <w:rsid w:val="002760F5"/>
    <w:rsid w:val="002A24FF"/>
    <w:rsid w:val="002B1CC6"/>
    <w:rsid w:val="002B5236"/>
    <w:rsid w:val="002D0357"/>
    <w:rsid w:val="002E62C1"/>
    <w:rsid w:val="002F7F9C"/>
    <w:rsid w:val="00305DA2"/>
    <w:rsid w:val="003255C2"/>
    <w:rsid w:val="00332B54"/>
    <w:rsid w:val="00343BB6"/>
    <w:rsid w:val="003506A3"/>
    <w:rsid w:val="00397CCB"/>
    <w:rsid w:val="003A2683"/>
    <w:rsid w:val="003A5A38"/>
    <w:rsid w:val="003A74CD"/>
    <w:rsid w:val="003F7D7E"/>
    <w:rsid w:val="004040B7"/>
    <w:rsid w:val="00415E96"/>
    <w:rsid w:val="00425364"/>
    <w:rsid w:val="004302E6"/>
    <w:rsid w:val="00431E63"/>
    <w:rsid w:val="00455CB9"/>
    <w:rsid w:val="00455F3B"/>
    <w:rsid w:val="00475F17"/>
    <w:rsid w:val="004A6812"/>
    <w:rsid w:val="004B7F76"/>
    <w:rsid w:val="004C2665"/>
    <w:rsid w:val="004D35B0"/>
    <w:rsid w:val="004F0B79"/>
    <w:rsid w:val="004F21CB"/>
    <w:rsid w:val="004F4C00"/>
    <w:rsid w:val="004F5AE9"/>
    <w:rsid w:val="00502204"/>
    <w:rsid w:val="005048CA"/>
    <w:rsid w:val="005178B0"/>
    <w:rsid w:val="00525989"/>
    <w:rsid w:val="00537364"/>
    <w:rsid w:val="00540A16"/>
    <w:rsid w:val="00544E43"/>
    <w:rsid w:val="005519B4"/>
    <w:rsid w:val="00557D48"/>
    <w:rsid w:val="00572813"/>
    <w:rsid w:val="00575FB5"/>
    <w:rsid w:val="00583AEB"/>
    <w:rsid w:val="005847D3"/>
    <w:rsid w:val="005A1F42"/>
    <w:rsid w:val="005B0195"/>
    <w:rsid w:val="005B580D"/>
    <w:rsid w:val="005E28EF"/>
    <w:rsid w:val="005F0263"/>
    <w:rsid w:val="005F1BC0"/>
    <w:rsid w:val="00612607"/>
    <w:rsid w:val="00620909"/>
    <w:rsid w:val="006343DE"/>
    <w:rsid w:val="0063663F"/>
    <w:rsid w:val="006408DB"/>
    <w:rsid w:val="00640BAC"/>
    <w:rsid w:val="00661958"/>
    <w:rsid w:val="006711C3"/>
    <w:rsid w:val="00677F01"/>
    <w:rsid w:val="00684F80"/>
    <w:rsid w:val="00693CDD"/>
    <w:rsid w:val="00696AEA"/>
    <w:rsid w:val="006B206C"/>
    <w:rsid w:val="006C1C0F"/>
    <w:rsid w:val="006C40F1"/>
    <w:rsid w:val="006C666A"/>
    <w:rsid w:val="006D551F"/>
    <w:rsid w:val="006D61B1"/>
    <w:rsid w:val="006D7E31"/>
    <w:rsid w:val="006E5D28"/>
    <w:rsid w:val="00701D0F"/>
    <w:rsid w:val="0074755C"/>
    <w:rsid w:val="00752263"/>
    <w:rsid w:val="00761A56"/>
    <w:rsid w:val="0076635E"/>
    <w:rsid w:val="0077601D"/>
    <w:rsid w:val="007776F4"/>
    <w:rsid w:val="0078637D"/>
    <w:rsid w:val="007A564D"/>
    <w:rsid w:val="007B3E76"/>
    <w:rsid w:val="007B7EFB"/>
    <w:rsid w:val="007C09D2"/>
    <w:rsid w:val="007D3191"/>
    <w:rsid w:val="007D4B7E"/>
    <w:rsid w:val="007E6321"/>
    <w:rsid w:val="007E7CBF"/>
    <w:rsid w:val="008111A0"/>
    <w:rsid w:val="00831F9B"/>
    <w:rsid w:val="008462BA"/>
    <w:rsid w:val="0084742A"/>
    <w:rsid w:val="00852854"/>
    <w:rsid w:val="008548F1"/>
    <w:rsid w:val="00896E41"/>
    <w:rsid w:val="008A0905"/>
    <w:rsid w:val="008A1A77"/>
    <w:rsid w:val="008C5DB0"/>
    <w:rsid w:val="008F4A9E"/>
    <w:rsid w:val="008F6BFB"/>
    <w:rsid w:val="00903EAE"/>
    <w:rsid w:val="009138E8"/>
    <w:rsid w:val="00921D15"/>
    <w:rsid w:val="00923F7E"/>
    <w:rsid w:val="009277FD"/>
    <w:rsid w:val="00933712"/>
    <w:rsid w:val="00943B82"/>
    <w:rsid w:val="0095713A"/>
    <w:rsid w:val="00971282"/>
    <w:rsid w:val="009A0CEA"/>
    <w:rsid w:val="009B5C55"/>
    <w:rsid w:val="009C5AF3"/>
    <w:rsid w:val="009E1C48"/>
    <w:rsid w:val="009E53AB"/>
    <w:rsid w:val="00A057C4"/>
    <w:rsid w:val="00A061DF"/>
    <w:rsid w:val="00A37BC5"/>
    <w:rsid w:val="00A464A4"/>
    <w:rsid w:val="00A50694"/>
    <w:rsid w:val="00A63EB2"/>
    <w:rsid w:val="00A66860"/>
    <w:rsid w:val="00A71C46"/>
    <w:rsid w:val="00A8445C"/>
    <w:rsid w:val="00A84CFE"/>
    <w:rsid w:val="00A92F3D"/>
    <w:rsid w:val="00A94FD1"/>
    <w:rsid w:val="00A95A8B"/>
    <w:rsid w:val="00AA2551"/>
    <w:rsid w:val="00AA6E2C"/>
    <w:rsid w:val="00AB6E35"/>
    <w:rsid w:val="00AC0CD9"/>
    <w:rsid w:val="00B144D9"/>
    <w:rsid w:val="00B26FAF"/>
    <w:rsid w:val="00B3626B"/>
    <w:rsid w:val="00B407FC"/>
    <w:rsid w:val="00B7212D"/>
    <w:rsid w:val="00B74951"/>
    <w:rsid w:val="00B8153D"/>
    <w:rsid w:val="00BA42F0"/>
    <w:rsid w:val="00BD22A6"/>
    <w:rsid w:val="00BD605A"/>
    <w:rsid w:val="00BF4E57"/>
    <w:rsid w:val="00C04A7A"/>
    <w:rsid w:val="00C16132"/>
    <w:rsid w:val="00C400DC"/>
    <w:rsid w:val="00C442BB"/>
    <w:rsid w:val="00C46060"/>
    <w:rsid w:val="00C57B5D"/>
    <w:rsid w:val="00C6028B"/>
    <w:rsid w:val="00C64F8D"/>
    <w:rsid w:val="00C84F2D"/>
    <w:rsid w:val="00C94B11"/>
    <w:rsid w:val="00CA0763"/>
    <w:rsid w:val="00CA08B5"/>
    <w:rsid w:val="00CB2C4F"/>
    <w:rsid w:val="00CC3A9A"/>
    <w:rsid w:val="00CE1F53"/>
    <w:rsid w:val="00CF52AD"/>
    <w:rsid w:val="00D2753C"/>
    <w:rsid w:val="00D54952"/>
    <w:rsid w:val="00D63538"/>
    <w:rsid w:val="00D66F4A"/>
    <w:rsid w:val="00D80556"/>
    <w:rsid w:val="00D81E1D"/>
    <w:rsid w:val="00D831E0"/>
    <w:rsid w:val="00D85581"/>
    <w:rsid w:val="00DD6550"/>
    <w:rsid w:val="00DE571D"/>
    <w:rsid w:val="00DF215A"/>
    <w:rsid w:val="00DF3C2A"/>
    <w:rsid w:val="00E054EF"/>
    <w:rsid w:val="00E16728"/>
    <w:rsid w:val="00E268A1"/>
    <w:rsid w:val="00E27DC5"/>
    <w:rsid w:val="00E30E9B"/>
    <w:rsid w:val="00E32165"/>
    <w:rsid w:val="00E37229"/>
    <w:rsid w:val="00E47DFF"/>
    <w:rsid w:val="00E52A0D"/>
    <w:rsid w:val="00E6114E"/>
    <w:rsid w:val="00E718CF"/>
    <w:rsid w:val="00E71D2F"/>
    <w:rsid w:val="00E72943"/>
    <w:rsid w:val="00E73034"/>
    <w:rsid w:val="00E75B97"/>
    <w:rsid w:val="00E925BD"/>
    <w:rsid w:val="00E9436D"/>
    <w:rsid w:val="00EC5599"/>
    <w:rsid w:val="00EE60D1"/>
    <w:rsid w:val="00F014F4"/>
    <w:rsid w:val="00F055DA"/>
    <w:rsid w:val="00F56964"/>
    <w:rsid w:val="00F646BE"/>
    <w:rsid w:val="00F77A75"/>
    <w:rsid w:val="00F825EC"/>
    <w:rsid w:val="00FA446F"/>
    <w:rsid w:val="00FA4F2E"/>
    <w:rsid w:val="00FA6C00"/>
    <w:rsid w:val="00FA7127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8455300"/>
  <w15:chartTrackingRefBased/>
  <w15:docId w15:val="{AC1C9D25-940E-4207-9B5B-291DCAC86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1958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grade">
    <w:name w:val="Besedilo ograde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7D3191"/>
    <w:pPr>
      <w:spacing w:before="240" w:after="24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7D319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9138E8"/>
    <w:pPr>
      <w:numPr>
        <w:numId w:val="19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0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Hiperpovezava">
    <w:name w:val="Hyperlink"/>
    <w:uiPriority w:val="99"/>
    <w:unhideWhenUsed/>
    <w:rsid w:val="0052598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C09D2"/>
    <w:pPr>
      <w:ind w:left="720"/>
      <w:contextualSpacing/>
    </w:pPr>
  </w:style>
  <w:style w:type="character" w:styleId="Pripombasklic">
    <w:name w:val="annotation reference"/>
    <w:uiPriority w:val="99"/>
    <w:semiHidden/>
    <w:unhideWhenUsed/>
    <w:rsid w:val="00CA07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A0763"/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A0763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A076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A076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_glava%20DJN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Predloga_glava DJN.dotx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Simona Lebar Planec</cp:lastModifiedBy>
  <cp:revision>2</cp:revision>
  <cp:lastPrinted>2014-04-10T13:09:00Z</cp:lastPrinted>
  <dcterms:created xsi:type="dcterms:W3CDTF">2026-01-06T08:42:00Z</dcterms:created>
  <dcterms:modified xsi:type="dcterms:W3CDTF">2026-01-06T08:42:00Z</dcterms:modified>
</cp:coreProperties>
</file>